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C3" w:rsidRDefault="008A1FC3" w:rsidP="00587E1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8A1FC3" w:rsidRDefault="008A1FC3" w:rsidP="0058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8A1FC3" w:rsidRDefault="008A1FC3" w:rsidP="00377A50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8A1FC3">
        <w:tc>
          <w:tcPr>
            <w:tcW w:w="1384" w:type="dxa"/>
            <w:vMerge w:val="restart"/>
            <w:vAlign w:val="center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A1FC3">
        <w:tc>
          <w:tcPr>
            <w:tcW w:w="1384" w:type="dxa"/>
            <w:vMerge/>
            <w:vAlign w:val="center"/>
          </w:tcPr>
          <w:p w:rsidR="008A1FC3" w:rsidRDefault="008A1FC3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8A1FC3" w:rsidRDefault="008A1FC3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8A1FC3" w:rsidRDefault="008A1FC3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8A1FC3" w:rsidRDefault="008A1FC3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8A1FC3" w:rsidRDefault="008A1FC3">
            <w:pPr>
              <w:rPr>
                <w:lang w:eastAsia="en-US"/>
              </w:rPr>
            </w:pPr>
          </w:p>
        </w:tc>
      </w:tr>
      <w:tr w:rsidR="008A1FC3">
        <w:trPr>
          <w:trHeight w:val="2447"/>
        </w:trPr>
        <w:tc>
          <w:tcPr>
            <w:tcW w:w="1384" w:type="dxa"/>
          </w:tcPr>
          <w:p w:rsidR="008A1FC3" w:rsidRPr="006D75E3" w:rsidRDefault="008A1FC3">
            <w:pPr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Смирнова С.А.</w:t>
            </w:r>
          </w:p>
        </w:tc>
        <w:tc>
          <w:tcPr>
            <w:tcW w:w="1602" w:type="dxa"/>
          </w:tcPr>
          <w:p w:rsidR="008A1FC3" w:rsidRDefault="008A1FC3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«Лебедев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ская О</w:t>
            </w:r>
            <w:r w:rsidRPr="006D75E3">
              <w:rPr>
                <w:color w:val="333333"/>
                <w:lang w:eastAsia="en-US"/>
              </w:rPr>
              <w:t>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8A1FC3" w:rsidRDefault="008A1FC3">
            <w:pPr>
              <w:rPr>
                <w:lang w:eastAsia="en-US"/>
              </w:rPr>
            </w:pPr>
            <w:r>
              <w:rPr>
                <w:lang w:eastAsia="en-US"/>
              </w:rPr>
              <w:t>1) Жилой дом</w:t>
            </w:r>
          </w:p>
          <w:p w:rsidR="008A1FC3" w:rsidRDefault="008A1FC3">
            <w:pPr>
              <w:rPr>
                <w:lang w:eastAsia="en-US"/>
              </w:rPr>
            </w:pPr>
          </w:p>
          <w:p w:rsidR="008A1FC3" w:rsidRDefault="008A1FC3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</w:p>
          <w:p w:rsidR="008A1FC3" w:rsidRDefault="008A1FC3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8A1FC3" w:rsidRPr="006D75E3" w:rsidRDefault="008A1FC3" w:rsidP="00235FB3">
            <w:pPr>
              <w:rPr>
                <w:color w:val="333333"/>
                <w:lang w:eastAsia="en-US"/>
              </w:rPr>
            </w:pPr>
          </w:p>
          <w:p w:rsidR="008A1FC3" w:rsidRPr="006D75E3" w:rsidRDefault="008A1FC3" w:rsidP="00AF161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6D75E3">
              <w:rPr>
                <w:color w:val="333333"/>
                <w:lang w:eastAsia="en-US"/>
              </w:rPr>
              <w:t>олевая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3/4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235FB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Инди-видуль-ная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8A1FC3" w:rsidRPr="006D75E3" w:rsidRDefault="008A1FC3" w:rsidP="00235FB3">
            <w:pPr>
              <w:rPr>
                <w:color w:val="333333"/>
                <w:lang w:eastAsia="en-US"/>
              </w:rPr>
            </w:pPr>
          </w:p>
          <w:p w:rsidR="008A1FC3" w:rsidRPr="006D75E3" w:rsidRDefault="008A1FC3" w:rsidP="00235FB3">
            <w:pPr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96,5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957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8A1FC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Россия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Россия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AF1616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8A1FC3" w:rsidRDefault="008A1FC3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8A1FC3" w:rsidRDefault="008A1FC3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8A1FC3" w:rsidRPr="006D75E3" w:rsidRDefault="008A1FC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441107,08</w:t>
            </w:r>
          </w:p>
        </w:tc>
        <w:tc>
          <w:tcPr>
            <w:tcW w:w="1740" w:type="dxa"/>
          </w:tcPr>
          <w:p w:rsidR="008A1FC3" w:rsidRPr="006D75E3" w:rsidRDefault="008A1FC3">
            <w:pPr>
              <w:rPr>
                <w:color w:val="333333"/>
                <w:lang w:val="en-US" w:eastAsia="en-US"/>
              </w:rPr>
            </w:pPr>
          </w:p>
        </w:tc>
      </w:tr>
      <w:tr w:rsidR="008A1FC3">
        <w:trPr>
          <w:trHeight w:val="839"/>
        </w:trPr>
        <w:tc>
          <w:tcPr>
            <w:tcW w:w="1384" w:type="dxa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8A1FC3" w:rsidRDefault="008A1FC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 Жилой дом</w:t>
            </w:r>
          </w:p>
          <w:p w:rsidR="008A1FC3" w:rsidRDefault="008A1FC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</w:t>
            </w:r>
          </w:p>
          <w:p w:rsidR="008A1FC3" w:rsidRPr="006D75E3" w:rsidRDefault="008A1FC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8A1FC3" w:rsidRDefault="008A1FC3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96,5</w:t>
            </w:r>
          </w:p>
          <w:p w:rsidR="008A1FC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957</w:t>
            </w:r>
          </w:p>
        </w:tc>
        <w:tc>
          <w:tcPr>
            <w:tcW w:w="1080" w:type="dxa"/>
          </w:tcPr>
          <w:p w:rsidR="008A1FC3" w:rsidRDefault="008A1FC3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Россия</w:t>
            </w:r>
          </w:p>
          <w:p w:rsidR="008A1FC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1)Автомобиль легковой</w:t>
            </w:r>
          </w:p>
          <w:p w:rsidR="008A1FC3" w:rsidRPr="006D75E3" w:rsidRDefault="008A1FC3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ДЭУ НЕКСИЯ</w:t>
            </w:r>
          </w:p>
          <w:p w:rsidR="008A1FC3" w:rsidRDefault="008A1FC3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 xml:space="preserve">2) Трактор </w:t>
            </w:r>
          </w:p>
          <w:p w:rsidR="008A1FC3" w:rsidRPr="006D75E3" w:rsidRDefault="008A1FC3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Т-25</w:t>
            </w:r>
          </w:p>
        </w:tc>
        <w:tc>
          <w:tcPr>
            <w:tcW w:w="1740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236998,11</w:t>
            </w:r>
          </w:p>
        </w:tc>
        <w:tc>
          <w:tcPr>
            <w:tcW w:w="1740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</w:tc>
      </w:tr>
      <w:tr w:rsidR="008A1FC3">
        <w:tc>
          <w:tcPr>
            <w:tcW w:w="1384" w:type="dxa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 Ж</w:t>
            </w:r>
            <w:r w:rsidRPr="006D75E3">
              <w:rPr>
                <w:color w:val="800000"/>
                <w:lang w:eastAsia="en-US"/>
              </w:rPr>
              <w:t>илой дом</w:t>
            </w:r>
          </w:p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8A1FC3" w:rsidRDefault="008A1FC3" w:rsidP="00D4663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</w:t>
            </w:r>
            <w:r w:rsidRPr="006D75E3">
              <w:rPr>
                <w:color w:val="800000"/>
                <w:lang w:eastAsia="en-US"/>
              </w:rPr>
              <w:t>долевая</w:t>
            </w: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1/4</w:t>
            </w: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CA2F4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96,5</w:t>
            </w:r>
          </w:p>
          <w:p w:rsidR="008A1FC3" w:rsidRPr="006D75E3" w:rsidRDefault="008A1FC3" w:rsidP="00CA2F4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Россия</w:t>
            </w: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CA2F4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8A1FC3" w:rsidRDefault="008A1FC3" w:rsidP="00CA2F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Земель</w:t>
            </w:r>
          </w:p>
          <w:p w:rsidR="008A1FC3" w:rsidRPr="006D75E3" w:rsidRDefault="008A1FC3" w:rsidP="00CA2F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957</w:t>
            </w:r>
          </w:p>
        </w:tc>
        <w:tc>
          <w:tcPr>
            <w:tcW w:w="1080" w:type="dxa"/>
          </w:tcPr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</w:tc>
      </w:tr>
    </w:tbl>
    <w:p w:rsidR="008A1FC3" w:rsidRDefault="008A1FC3" w:rsidP="00CA2F45"/>
    <w:sectPr w:rsidR="008A1FC3" w:rsidSect="00377A50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E16"/>
    <w:rsid w:val="00042815"/>
    <w:rsid w:val="000961A1"/>
    <w:rsid w:val="000E0B9D"/>
    <w:rsid w:val="000E42D1"/>
    <w:rsid w:val="00235FB3"/>
    <w:rsid w:val="00295AFF"/>
    <w:rsid w:val="00301CCE"/>
    <w:rsid w:val="00377A50"/>
    <w:rsid w:val="003C2DA2"/>
    <w:rsid w:val="003D3B64"/>
    <w:rsid w:val="00541FC2"/>
    <w:rsid w:val="00551735"/>
    <w:rsid w:val="005751E9"/>
    <w:rsid w:val="00587E16"/>
    <w:rsid w:val="005C12B7"/>
    <w:rsid w:val="006D75E3"/>
    <w:rsid w:val="006E1575"/>
    <w:rsid w:val="006E4EB8"/>
    <w:rsid w:val="00732A72"/>
    <w:rsid w:val="00765AB4"/>
    <w:rsid w:val="008902CD"/>
    <w:rsid w:val="008A1FC3"/>
    <w:rsid w:val="00927FA6"/>
    <w:rsid w:val="00936899"/>
    <w:rsid w:val="00970972"/>
    <w:rsid w:val="00AD4FE2"/>
    <w:rsid w:val="00AF1616"/>
    <w:rsid w:val="00B11C74"/>
    <w:rsid w:val="00B2262E"/>
    <w:rsid w:val="00CA2F45"/>
    <w:rsid w:val="00CA60E9"/>
    <w:rsid w:val="00CA6CDC"/>
    <w:rsid w:val="00D46634"/>
    <w:rsid w:val="00E15092"/>
    <w:rsid w:val="00ED0FC7"/>
    <w:rsid w:val="00F73C16"/>
    <w:rsid w:val="00F9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E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87E1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9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1</Pages>
  <Words>155</Words>
  <Characters>887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2014-05-08T04:59:00Z</dcterms:created>
  <dcterms:modified xsi:type="dcterms:W3CDTF">2018-04-28T07:33:00Z</dcterms:modified>
</cp:coreProperties>
</file>